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default"/>
          <w:b/>
          <w:sz w:val="24"/>
          <w:lang w:val="en-US" w:eastAsia="zh-CN"/>
        </w:rPr>
        <w:t>2</w:t>
      </w:r>
      <w:r>
        <w:rPr>
          <w:b/>
          <w:sz w:val="24"/>
        </w:rPr>
        <w:tab/>
      </w:r>
      <w:r>
        <w:rPr>
          <w:rFonts w:hint="eastAsia"/>
          <w:b/>
          <w:sz w:val="24"/>
          <w:highlight w:val="none"/>
        </w:rPr>
        <w:t>R5-240077</w:t>
      </w:r>
    </w:p>
    <w:p>
      <w:pPr>
        <w:pStyle w:val="104"/>
        <w:tabs>
          <w:tab w:val="right" w:pos="9639"/>
        </w:tabs>
        <w:spacing w:after="0"/>
        <w:outlineLvl w:val="0"/>
        <w:rPr>
          <w:b/>
          <w:sz w:val="24"/>
        </w:rPr>
      </w:pPr>
      <w:r>
        <w:rPr>
          <w:rFonts w:hint="default" w:ascii="Arial" w:hAnsi="Arial" w:cs="Arial"/>
          <w:b/>
          <w:sz w:val="24"/>
          <w:highlight w:val="none"/>
          <w:lang w:val="en-US"/>
        </w:rPr>
        <w:t>Athens, Greece, February 26 – March 1 , 202</w:t>
      </w:r>
      <w:r>
        <w:rPr>
          <w:rFonts w:hint="default"/>
          <w:b/>
          <w:sz w:val="24"/>
          <w:lang w:val="en-US"/>
        </w:rPr>
        <w:t>4</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66</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40078</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66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Common 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40078</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2</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w:t>
      </w:r>
      <w:r>
        <w:rPr>
          <w:rFonts w:hint="default" w:ascii="Arial" w:hAnsi="Arial" w:cs="Arial" w:eastAsiaTheme="minorEastAsia"/>
          <w:highlight w:val="none"/>
          <w:lang w:val="en-US" w:eastAsia="zh-CN"/>
        </w:rPr>
        <w:t>2023</w:t>
      </w:r>
      <w:bookmarkStart w:id="0" w:name="_GoBack"/>
      <w:bookmarkEnd w:id="0"/>
      <w:r>
        <w:rPr>
          <w:rFonts w:ascii="Arial" w:hAnsi="Arial" w:cs="Arial" w:eastAsiaTheme="minorEastAsia"/>
          <w:highlight w:val="none"/>
          <w:lang w:val="en-US"/>
        </w:rPr>
        <w:t xml:space="preserve"> </w:t>
      </w:r>
      <w:r>
        <w:rPr>
          <w:rFonts w:hint="eastAsia" w:ascii="Arial" w:hAnsi="Arial" w:cs="Arial" w:eastAsiaTheme="minorEastAsia"/>
          <w:highlight w:val="none"/>
        </w:rPr>
        <w:t>Introduction of common ICS for PC1.5 n39</w:t>
      </w:r>
      <w:r>
        <w:rPr>
          <w:rFonts w:ascii="Arial" w:hAnsi="Arial" w:cs="Arial" w:eastAsiaTheme="minorEastAsia"/>
          <w:highlight w:val="none"/>
          <w:lang w:val="en-US"/>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PC2 n40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MPR</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Configured tx power requirements</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R5-24008</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Modified MPR behavior</w:t>
      </w:r>
      <w:r>
        <w:rPr>
          <w:rFonts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yellow"/>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0BE1BEEB"/>
    <w:multiLevelType w:val="singleLevel"/>
    <w:tmpl w:val="0BE1BEEB"/>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315448"/>
    <w:rsid w:val="020E27B3"/>
    <w:rsid w:val="032C5770"/>
    <w:rsid w:val="0352627C"/>
    <w:rsid w:val="03FC0C17"/>
    <w:rsid w:val="04137C88"/>
    <w:rsid w:val="045042DE"/>
    <w:rsid w:val="046F64A5"/>
    <w:rsid w:val="04B02D72"/>
    <w:rsid w:val="061B724B"/>
    <w:rsid w:val="06400C05"/>
    <w:rsid w:val="06BF161A"/>
    <w:rsid w:val="0745663A"/>
    <w:rsid w:val="07683368"/>
    <w:rsid w:val="08174876"/>
    <w:rsid w:val="0867547F"/>
    <w:rsid w:val="08AF5136"/>
    <w:rsid w:val="08B909EB"/>
    <w:rsid w:val="08C0303F"/>
    <w:rsid w:val="08F73AFF"/>
    <w:rsid w:val="0A606ADF"/>
    <w:rsid w:val="0A934B7D"/>
    <w:rsid w:val="0AB16165"/>
    <w:rsid w:val="0ADC0554"/>
    <w:rsid w:val="0AEC1FBC"/>
    <w:rsid w:val="0B7C5C92"/>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38633F"/>
    <w:rsid w:val="129D59D4"/>
    <w:rsid w:val="12EB6ADC"/>
    <w:rsid w:val="133A7C3A"/>
    <w:rsid w:val="13C244F2"/>
    <w:rsid w:val="13CE75C4"/>
    <w:rsid w:val="140E52AD"/>
    <w:rsid w:val="143603B6"/>
    <w:rsid w:val="14B4509C"/>
    <w:rsid w:val="151644D5"/>
    <w:rsid w:val="151F30B3"/>
    <w:rsid w:val="15324AB7"/>
    <w:rsid w:val="157B1862"/>
    <w:rsid w:val="157E4282"/>
    <w:rsid w:val="15CB1074"/>
    <w:rsid w:val="160C3730"/>
    <w:rsid w:val="16D55167"/>
    <w:rsid w:val="178B572B"/>
    <w:rsid w:val="17A512FD"/>
    <w:rsid w:val="17E16027"/>
    <w:rsid w:val="17FA09E4"/>
    <w:rsid w:val="18120651"/>
    <w:rsid w:val="18947263"/>
    <w:rsid w:val="18C33C48"/>
    <w:rsid w:val="18E17605"/>
    <w:rsid w:val="191B541E"/>
    <w:rsid w:val="199D5748"/>
    <w:rsid w:val="19C11392"/>
    <w:rsid w:val="19C91AF7"/>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CE81F61"/>
    <w:rsid w:val="2D051C58"/>
    <w:rsid w:val="2D102550"/>
    <w:rsid w:val="2D171859"/>
    <w:rsid w:val="2DFF1305"/>
    <w:rsid w:val="2E2C3250"/>
    <w:rsid w:val="2ED83DA6"/>
    <w:rsid w:val="2EF06FB2"/>
    <w:rsid w:val="2EF30C78"/>
    <w:rsid w:val="2F7E02C0"/>
    <w:rsid w:val="2F89581B"/>
    <w:rsid w:val="2FBD3F29"/>
    <w:rsid w:val="303C7BDB"/>
    <w:rsid w:val="30AA70B7"/>
    <w:rsid w:val="30BF083E"/>
    <w:rsid w:val="316F7BD4"/>
    <w:rsid w:val="31EA6791"/>
    <w:rsid w:val="32292413"/>
    <w:rsid w:val="32B75B6C"/>
    <w:rsid w:val="32ED4670"/>
    <w:rsid w:val="33212119"/>
    <w:rsid w:val="34713B2D"/>
    <w:rsid w:val="3488303F"/>
    <w:rsid w:val="34C21990"/>
    <w:rsid w:val="359E14C1"/>
    <w:rsid w:val="360A789F"/>
    <w:rsid w:val="362430B9"/>
    <w:rsid w:val="366C1F64"/>
    <w:rsid w:val="37192BB2"/>
    <w:rsid w:val="37FD0684"/>
    <w:rsid w:val="3853215B"/>
    <w:rsid w:val="39CC54C5"/>
    <w:rsid w:val="39FB4108"/>
    <w:rsid w:val="3AFB7E35"/>
    <w:rsid w:val="3B06367F"/>
    <w:rsid w:val="3B4E19A8"/>
    <w:rsid w:val="3B7518FD"/>
    <w:rsid w:val="3BBD2E75"/>
    <w:rsid w:val="3BD7776B"/>
    <w:rsid w:val="3DD66EA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AF974B8"/>
    <w:rsid w:val="4B0F7224"/>
    <w:rsid w:val="4C6E4F06"/>
    <w:rsid w:val="4E422279"/>
    <w:rsid w:val="4E5530CC"/>
    <w:rsid w:val="4F187CCF"/>
    <w:rsid w:val="4FB12248"/>
    <w:rsid w:val="500B2151"/>
    <w:rsid w:val="506811F0"/>
    <w:rsid w:val="50E44BFB"/>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2D95C70"/>
    <w:rsid w:val="731871FF"/>
    <w:rsid w:val="73B27495"/>
    <w:rsid w:val="73D13601"/>
    <w:rsid w:val="73FB3929"/>
    <w:rsid w:val="749B0403"/>
    <w:rsid w:val="749F2B1B"/>
    <w:rsid w:val="74D014A3"/>
    <w:rsid w:val="74FE75C0"/>
    <w:rsid w:val="751226C4"/>
    <w:rsid w:val="75CC1BB3"/>
    <w:rsid w:val="75CF7AAF"/>
    <w:rsid w:val="75F973DD"/>
    <w:rsid w:val="77B34C9B"/>
    <w:rsid w:val="782E5D11"/>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2024-02-29T16:47:26Z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